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DE4" w:rsidRDefault="00725DE4" w:rsidP="00725D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CHAMBYR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25DE4" w:rsidRDefault="00725DE4" w:rsidP="00725D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Aylesford, Kent. Husbandman.</w:t>
      </w:r>
    </w:p>
    <w:p w:rsidR="00725DE4" w:rsidRDefault="00725DE4" w:rsidP="00725DE4">
      <w:pPr>
        <w:rPr>
          <w:rFonts w:ascii="Times New Roman" w:hAnsi="Times New Roman" w:cs="Times New Roman"/>
        </w:rPr>
      </w:pPr>
    </w:p>
    <w:p w:rsidR="00725DE4" w:rsidRDefault="00725DE4" w:rsidP="00725DE4">
      <w:pPr>
        <w:rPr>
          <w:rFonts w:ascii="Times New Roman" w:hAnsi="Times New Roman" w:cs="Times New Roman"/>
        </w:rPr>
      </w:pPr>
    </w:p>
    <w:p w:rsidR="00725DE4" w:rsidRDefault="00725DE4" w:rsidP="00725D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Brakynburgh</w:t>
      </w:r>
      <w:proofErr w:type="spellEnd"/>
      <w:r>
        <w:rPr>
          <w:rFonts w:ascii="Times New Roman" w:hAnsi="Times New Roman" w:cs="Times New Roman"/>
        </w:rPr>
        <w:t xml:space="preserve">, Master of the Hospital of the New Work of </w:t>
      </w:r>
    </w:p>
    <w:p w:rsidR="00725DE4" w:rsidRDefault="00725DE4" w:rsidP="00725D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>, Stroud, brought a plaint of debt against him.</w:t>
      </w:r>
    </w:p>
    <w:p w:rsidR="00725DE4" w:rsidRDefault="00725DE4" w:rsidP="00725D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725DE4" w:rsidRDefault="00725DE4" w:rsidP="00725DE4">
      <w:pPr>
        <w:rPr>
          <w:rFonts w:ascii="Times New Roman" w:hAnsi="Times New Roman" w:cs="Times New Roman"/>
        </w:rPr>
      </w:pPr>
    </w:p>
    <w:p w:rsidR="00725DE4" w:rsidRDefault="00725DE4" w:rsidP="00725DE4">
      <w:pPr>
        <w:rPr>
          <w:rFonts w:ascii="Times New Roman" w:hAnsi="Times New Roman" w:cs="Times New Roman"/>
        </w:rPr>
      </w:pPr>
    </w:p>
    <w:p w:rsidR="00725DE4" w:rsidRDefault="00725DE4" w:rsidP="00725D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March 2017</w:t>
      </w:r>
    </w:p>
    <w:p w:rsidR="006B2F86" w:rsidRPr="00E71FC3" w:rsidRDefault="00725DE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DE4" w:rsidRDefault="00725DE4" w:rsidP="00E71FC3">
      <w:r>
        <w:separator/>
      </w:r>
    </w:p>
  </w:endnote>
  <w:endnote w:type="continuationSeparator" w:id="0">
    <w:p w:rsidR="00725DE4" w:rsidRDefault="00725DE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DE4" w:rsidRDefault="00725DE4" w:rsidP="00E71FC3">
      <w:r>
        <w:separator/>
      </w:r>
    </w:p>
  </w:footnote>
  <w:footnote w:type="continuationSeparator" w:id="0">
    <w:p w:rsidR="00725DE4" w:rsidRDefault="00725DE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DE4"/>
    <w:rsid w:val="001A7C09"/>
    <w:rsid w:val="00577BD5"/>
    <w:rsid w:val="00656CBA"/>
    <w:rsid w:val="006A1F77"/>
    <w:rsid w:val="00725DE4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A71F92-CD29-4CEF-BA48-CF49EEFF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25DE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2017-03-26T17:40:00Z</dcterms:created>
  <dcterms:modified xsi:type="dcterms:W3CDTF">2017-03-26T17:41:00Z</dcterms:modified>
</cp:coreProperties>
</file>